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AA2A7" w14:textId="23DCB94F" w:rsidR="006B2F86" w:rsidRDefault="00F13BBE" w:rsidP="00E71FC3">
      <w:pPr>
        <w:pStyle w:val="NoSpacing"/>
      </w:pPr>
      <w:r>
        <w:rPr>
          <w:u w:val="single"/>
        </w:rPr>
        <w:t>Elizabeth CURWEN</w:t>
      </w:r>
      <w:r>
        <w:t xml:space="preserve">   </w:t>
      </w:r>
      <w:proofErr w:type="gramStart"/>
      <w:r>
        <w:t xml:space="preserve">   (</w:t>
      </w:r>
      <w:proofErr w:type="gramEnd"/>
      <w:r>
        <w:t>1455-1506)</w:t>
      </w:r>
    </w:p>
    <w:p w14:paraId="65BDE1F1" w14:textId="4091B703" w:rsidR="00F13BBE" w:rsidRDefault="00F13BBE" w:rsidP="00E71FC3">
      <w:pPr>
        <w:pStyle w:val="NoSpacing"/>
      </w:pPr>
    </w:p>
    <w:p w14:paraId="3126CD7A" w14:textId="38A57D90" w:rsidR="00F13BBE" w:rsidRDefault="00F13BBE" w:rsidP="00E71FC3">
      <w:pPr>
        <w:pStyle w:val="NoSpacing"/>
      </w:pPr>
    </w:p>
    <w:p w14:paraId="3FCED8A7" w14:textId="2B9715BC" w:rsidR="00F13BBE" w:rsidRDefault="00F13BBE" w:rsidP="00E71FC3">
      <w:pPr>
        <w:pStyle w:val="NoSpacing"/>
      </w:pPr>
      <w:r>
        <w:t>Daughter of Sir Christopher Curwen(</w:t>
      </w:r>
      <w:proofErr w:type="gramStart"/>
      <w:r>
        <w:t>d.1499)(</w:t>
      </w:r>
      <w:proofErr w:type="gramEnd"/>
      <w:r>
        <w:t>q.v.).</w:t>
      </w:r>
    </w:p>
    <w:p w14:paraId="5E2989B0" w14:textId="2808265C" w:rsidR="00F13BBE" w:rsidRDefault="00F13BBE" w:rsidP="00E71FC3">
      <w:pPr>
        <w:pStyle w:val="NoSpacing"/>
      </w:pPr>
      <w:r>
        <w:t>(</w:t>
      </w:r>
      <w:hyperlink r:id="rId6" w:history="1">
        <w:r w:rsidRPr="00C534A3">
          <w:rPr>
            <w:rStyle w:val="Hyperlink"/>
          </w:rPr>
          <w:t>https://www.geni.com/people/Elizabeth-Ridley/6000000025299049454</w:t>
        </w:r>
      </w:hyperlink>
      <w:r>
        <w:t>)</w:t>
      </w:r>
    </w:p>
    <w:p w14:paraId="7C04CDF5" w14:textId="64C522A6" w:rsidR="00F13BBE" w:rsidRDefault="00F13BBE" w:rsidP="00E71FC3">
      <w:pPr>
        <w:pStyle w:val="NoSpacing"/>
      </w:pPr>
      <w:r>
        <w:t xml:space="preserve">= Nicholas Ridley of </w:t>
      </w:r>
      <w:proofErr w:type="spellStart"/>
      <w:r>
        <w:t>Willimondswick</w:t>
      </w:r>
      <w:proofErr w:type="spellEnd"/>
      <w:r>
        <w:t>(q.v.).  (ibid.)</w:t>
      </w:r>
    </w:p>
    <w:p w14:paraId="79CF1770" w14:textId="4C433008" w:rsidR="00F13BBE" w:rsidRDefault="00F13BBE" w:rsidP="00E71FC3">
      <w:pPr>
        <w:pStyle w:val="NoSpacing"/>
      </w:pPr>
      <w:r>
        <w:t>Children:   Christopher, of Unthank Hall, Sir Nicholas, Robert(ibid.)</w:t>
      </w:r>
    </w:p>
    <w:p w14:paraId="489678A0" w14:textId="4603A5DA" w:rsidR="00F13BBE" w:rsidRDefault="00F13BBE" w:rsidP="00E71FC3">
      <w:pPr>
        <w:pStyle w:val="NoSpacing"/>
      </w:pPr>
      <w:r>
        <w:tab/>
        <w:t xml:space="preserve">      Jane = Cuthbert Errington.   (ibid.)</w:t>
      </w:r>
    </w:p>
    <w:p w14:paraId="14FE79EF" w14:textId="01988238" w:rsidR="00F13BBE" w:rsidRDefault="00F13BBE" w:rsidP="00E71FC3">
      <w:pPr>
        <w:pStyle w:val="NoSpacing"/>
      </w:pPr>
    </w:p>
    <w:p w14:paraId="52C86141" w14:textId="6C47DC52" w:rsidR="00F13BBE" w:rsidRDefault="00F13BBE" w:rsidP="00E71FC3">
      <w:pPr>
        <w:pStyle w:val="NoSpacing"/>
      </w:pPr>
    </w:p>
    <w:p w14:paraId="1BDC15B3" w14:textId="081040CD" w:rsidR="00F13BBE" w:rsidRPr="00F13BBE" w:rsidRDefault="00F13BBE" w:rsidP="00E71FC3">
      <w:pPr>
        <w:pStyle w:val="NoSpacing"/>
      </w:pPr>
      <w:r>
        <w:t>5 June 2018</w:t>
      </w:r>
      <w:bookmarkStart w:id="0" w:name="_GoBack"/>
      <w:bookmarkEnd w:id="0"/>
    </w:p>
    <w:sectPr w:rsidR="00F13BBE" w:rsidRPr="00F13BB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A4CC8" w14:textId="77777777" w:rsidR="00F13BBE" w:rsidRDefault="00F13BBE" w:rsidP="00E71FC3">
      <w:pPr>
        <w:spacing w:after="0" w:line="240" w:lineRule="auto"/>
      </w:pPr>
      <w:r>
        <w:separator/>
      </w:r>
    </w:p>
  </w:endnote>
  <w:endnote w:type="continuationSeparator" w:id="0">
    <w:p w14:paraId="436D196F" w14:textId="77777777" w:rsidR="00F13BBE" w:rsidRDefault="00F13B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1CF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E98CB" w14:textId="77777777" w:rsidR="00F13BBE" w:rsidRDefault="00F13BBE" w:rsidP="00E71FC3">
      <w:pPr>
        <w:spacing w:after="0" w:line="240" w:lineRule="auto"/>
      </w:pPr>
      <w:r>
        <w:separator/>
      </w:r>
    </w:p>
  </w:footnote>
  <w:footnote w:type="continuationSeparator" w:id="0">
    <w:p w14:paraId="50DED425" w14:textId="77777777" w:rsidR="00F13BBE" w:rsidRDefault="00F13B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A4AAB"/>
  <w15:chartTrackingRefBased/>
  <w15:docId w15:val="{EF38B844-88BB-4073-AC0F-B0FE4A522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13B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3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Elizabeth-Ridley/600000002529904945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2018-06-05T07:44:00Z</dcterms:created>
  <dcterms:modified xsi:type="dcterms:W3CDTF">2018-06-05T07:50:00Z</dcterms:modified>
</cp:coreProperties>
</file>